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РОССИЙСКАЯ ФЕДЕРАЦИЯ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РОСТОВСКАЯ ОБЛАСТЬ</w:t>
      </w:r>
    </w:p>
    <w:p w:rsidR="00765065" w:rsidRDefault="00765065" w:rsidP="00EC25A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«БОКОВСК</w:t>
      </w:r>
      <w:r w:rsidR="00F97ADC" w:rsidRPr="00835F83">
        <w:rPr>
          <w:sz w:val="28"/>
          <w:szCs w:val="28"/>
        </w:rPr>
        <w:t>ОЕ СЕЛЬСКОЕ ПОСЕЛЕНИЕ</w:t>
      </w:r>
      <w:r w:rsidRPr="00835F83">
        <w:rPr>
          <w:sz w:val="28"/>
          <w:szCs w:val="28"/>
        </w:rPr>
        <w:t>»</w:t>
      </w: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 xml:space="preserve">АДМИНИСТРАЦИЯ БОКОВСКОГО </w:t>
      </w:r>
      <w:r w:rsidR="00F97ADC" w:rsidRPr="00835F83">
        <w:rPr>
          <w:sz w:val="28"/>
          <w:szCs w:val="28"/>
        </w:rPr>
        <w:t>СЕЛЬСКОГО ПОСЕЛЕНИЯ</w:t>
      </w:r>
    </w:p>
    <w:p w:rsidR="00984596" w:rsidRPr="00835F83" w:rsidRDefault="00984596" w:rsidP="00EC25AC">
      <w:pPr>
        <w:tabs>
          <w:tab w:val="left" w:pos="7260"/>
        </w:tabs>
        <w:jc w:val="center"/>
        <w:rPr>
          <w:sz w:val="28"/>
          <w:szCs w:val="28"/>
        </w:rPr>
      </w:pPr>
    </w:p>
    <w:p w:rsidR="00984596" w:rsidRPr="00835F83" w:rsidRDefault="00984596" w:rsidP="00EC25AC">
      <w:pPr>
        <w:jc w:val="center"/>
        <w:rPr>
          <w:sz w:val="28"/>
          <w:szCs w:val="28"/>
        </w:rPr>
      </w:pPr>
      <w:r w:rsidRPr="00835F83">
        <w:rPr>
          <w:sz w:val="28"/>
          <w:szCs w:val="28"/>
        </w:rPr>
        <w:t>ПОСТАНОВЛЕНИЕ</w:t>
      </w:r>
    </w:p>
    <w:p w:rsidR="00984596" w:rsidRPr="00835F83" w:rsidRDefault="00984596" w:rsidP="00371E43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984596" w:rsidRPr="00835F83" w:rsidTr="004643D0">
        <w:trPr>
          <w:trHeight w:val="433"/>
        </w:trPr>
        <w:tc>
          <w:tcPr>
            <w:tcW w:w="3227" w:type="dxa"/>
            <w:shd w:val="clear" w:color="auto" w:fill="auto"/>
          </w:tcPr>
          <w:p w:rsidR="00984596" w:rsidRPr="00835F83" w:rsidRDefault="005719DD" w:rsidP="00371E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11.08.2017</w:t>
            </w:r>
          </w:p>
        </w:tc>
        <w:tc>
          <w:tcPr>
            <w:tcW w:w="3412" w:type="dxa"/>
            <w:shd w:val="clear" w:color="auto" w:fill="auto"/>
          </w:tcPr>
          <w:p w:rsidR="00984596" w:rsidRPr="00835F83" w:rsidRDefault="00984596" w:rsidP="00496D22">
            <w:pPr>
              <w:jc w:val="center"/>
              <w:rPr>
                <w:sz w:val="28"/>
                <w:szCs w:val="28"/>
              </w:rPr>
            </w:pPr>
            <w:r w:rsidRPr="00835F83">
              <w:rPr>
                <w:sz w:val="28"/>
                <w:szCs w:val="28"/>
              </w:rPr>
              <w:t xml:space="preserve">№ </w:t>
            </w:r>
            <w:r w:rsidR="000D4A75">
              <w:rPr>
                <w:sz w:val="28"/>
                <w:szCs w:val="28"/>
              </w:rPr>
              <w:t>330</w:t>
            </w:r>
          </w:p>
        </w:tc>
        <w:tc>
          <w:tcPr>
            <w:tcW w:w="3567" w:type="dxa"/>
            <w:shd w:val="clear" w:color="auto" w:fill="auto"/>
          </w:tcPr>
          <w:p w:rsidR="00984596" w:rsidRPr="00835F83" w:rsidRDefault="00984596" w:rsidP="00496D22">
            <w:pPr>
              <w:jc w:val="right"/>
              <w:rPr>
                <w:sz w:val="28"/>
                <w:szCs w:val="28"/>
              </w:rPr>
            </w:pPr>
            <w:proofErr w:type="spellStart"/>
            <w:proofErr w:type="gramStart"/>
            <w:r w:rsidRPr="00835F83">
              <w:rPr>
                <w:sz w:val="28"/>
                <w:szCs w:val="28"/>
              </w:rPr>
              <w:t>ст</w:t>
            </w:r>
            <w:proofErr w:type="gramEnd"/>
            <w:r w:rsidRPr="00835F83">
              <w:rPr>
                <w:sz w:val="28"/>
                <w:szCs w:val="28"/>
              </w:rPr>
              <w:t>-ца</w:t>
            </w:r>
            <w:proofErr w:type="spellEnd"/>
            <w:r w:rsidRPr="00835F83">
              <w:rPr>
                <w:sz w:val="28"/>
                <w:szCs w:val="28"/>
              </w:rPr>
              <w:t xml:space="preserve"> Боковская</w:t>
            </w:r>
          </w:p>
        </w:tc>
      </w:tr>
    </w:tbl>
    <w:p w:rsidR="005E23FC" w:rsidRPr="00835F83" w:rsidRDefault="005E23FC" w:rsidP="00371E43">
      <w:pPr>
        <w:ind w:firstLine="709"/>
        <w:jc w:val="both"/>
        <w:rPr>
          <w:spacing w:val="30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C4E38" w:rsidRPr="00835F83" w:rsidTr="00BC5B7E">
        <w:trPr>
          <w:trHeight w:val="1200"/>
        </w:trPr>
        <w:tc>
          <w:tcPr>
            <w:tcW w:w="5245" w:type="dxa"/>
          </w:tcPr>
          <w:p w:rsidR="005C4E38" w:rsidRPr="00835F83" w:rsidRDefault="006F282B" w:rsidP="00D57EB3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О внесении изменений в постановление № 51 от 01.02.2017 «</w:t>
            </w:r>
            <w:r w:rsidR="00371E43" w:rsidRPr="00371E43">
              <w:rPr>
                <w:kern w:val="2"/>
                <w:sz w:val="28"/>
                <w:szCs w:val="28"/>
              </w:rPr>
              <w:t>О</w:t>
            </w:r>
            <w:r w:rsidR="00BC5B7E">
              <w:rPr>
                <w:kern w:val="2"/>
                <w:sz w:val="28"/>
                <w:szCs w:val="28"/>
              </w:rPr>
              <w:t xml:space="preserve"> создании малого Совета по межэтническим отношениям при Администрации Боковского сельского поселения</w:t>
            </w:r>
            <w:r>
              <w:rPr>
                <w:kern w:val="2"/>
                <w:sz w:val="28"/>
                <w:szCs w:val="28"/>
              </w:rPr>
              <w:t>»</w:t>
            </w:r>
          </w:p>
        </w:tc>
      </w:tr>
    </w:tbl>
    <w:p w:rsidR="00984596" w:rsidRPr="00835F83" w:rsidRDefault="00984596" w:rsidP="00371E43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bookmarkStart w:id="0" w:name="_GoBack"/>
      <w:bookmarkEnd w:id="0"/>
    </w:p>
    <w:p w:rsidR="006F282B" w:rsidRPr="00835F83" w:rsidRDefault="006F282B" w:rsidP="006F282B">
      <w:pPr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835F83">
        <w:rPr>
          <w:kern w:val="2"/>
          <w:sz w:val="28"/>
          <w:szCs w:val="28"/>
        </w:rPr>
        <w:t xml:space="preserve">В </w:t>
      </w:r>
      <w:r>
        <w:rPr>
          <w:kern w:val="2"/>
          <w:sz w:val="28"/>
          <w:szCs w:val="28"/>
        </w:rPr>
        <w:t xml:space="preserve">связи с кадровыми изменениями </w:t>
      </w:r>
      <w:r w:rsidRPr="00835F83">
        <w:rPr>
          <w:kern w:val="2"/>
          <w:sz w:val="28"/>
          <w:szCs w:val="28"/>
        </w:rPr>
        <w:t>Администрация Боковского сельского поселения</w:t>
      </w:r>
      <w:r>
        <w:rPr>
          <w:kern w:val="2"/>
          <w:sz w:val="28"/>
          <w:szCs w:val="28"/>
        </w:rPr>
        <w:t>:</w:t>
      </w:r>
    </w:p>
    <w:p w:rsidR="005E23FC" w:rsidRPr="00835F83" w:rsidRDefault="00984596" w:rsidP="001C4944">
      <w:pPr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22AC0">
        <w:rPr>
          <w:kern w:val="2"/>
          <w:sz w:val="28"/>
          <w:szCs w:val="28"/>
        </w:rPr>
        <w:t>ПОСТАНОВЛЯ</w:t>
      </w:r>
      <w:r w:rsidR="005C4E38" w:rsidRPr="00222AC0">
        <w:rPr>
          <w:kern w:val="2"/>
          <w:sz w:val="28"/>
          <w:szCs w:val="28"/>
        </w:rPr>
        <w:t>Е</w:t>
      </w:r>
      <w:r w:rsidR="00BC2C68" w:rsidRPr="00222AC0">
        <w:rPr>
          <w:kern w:val="2"/>
          <w:sz w:val="28"/>
          <w:szCs w:val="28"/>
        </w:rPr>
        <w:t>Т</w:t>
      </w:r>
      <w:r w:rsidR="005E23FC" w:rsidRPr="00835F83">
        <w:rPr>
          <w:kern w:val="2"/>
          <w:sz w:val="28"/>
          <w:szCs w:val="28"/>
        </w:rPr>
        <w:t>:</w:t>
      </w:r>
    </w:p>
    <w:p w:rsidR="005E23FC" w:rsidRPr="00453C11" w:rsidRDefault="005E23FC" w:rsidP="00371E43">
      <w:pPr>
        <w:pStyle w:val="af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kern w:val="2"/>
          <w:sz w:val="28"/>
          <w:szCs w:val="28"/>
        </w:rPr>
      </w:pPr>
    </w:p>
    <w:p w:rsidR="006F282B" w:rsidRDefault="005719DD" w:rsidP="005719DD">
      <w:pPr>
        <w:pStyle w:val="af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1.</w:t>
      </w:r>
      <w:r w:rsidR="006F282B" w:rsidRPr="00453C11">
        <w:rPr>
          <w:rFonts w:ascii="Times New Roman" w:hAnsi="Times New Roman"/>
          <w:kern w:val="2"/>
          <w:sz w:val="28"/>
          <w:szCs w:val="28"/>
        </w:rPr>
        <w:t>Внести изменения в постановление Главы Администрации Боковского сельского поселения от 01.02.2017 № 51 «О создании малого Совета по межэтническим отношениям при Администрации Боковского сельского поселения» изложив приложение 2 к постановлению в редакции согласно приложению к настоящему</w:t>
      </w:r>
      <w:r w:rsidR="006F282B" w:rsidRPr="00C63C8C">
        <w:rPr>
          <w:rFonts w:ascii="Times New Roman" w:hAnsi="Times New Roman"/>
          <w:kern w:val="2"/>
          <w:sz w:val="28"/>
          <w:szCs w:val="28"/>
        </w:rPr>
        <w:t xml:space="preserve"> постановлению.</w:t>
      </w:r>
    </w:p>
    <w:p w:rsidR="005E23FC" w:rsidRDefault="00215C75" w:rsidP="005332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71E43" w:rsidRPr="00371E43">
        <w:rPr>
          <w:sz w:val="28"/>
          <w:szCs w:val="28"/>
        </w:rPr>
        <w:t>.</w:t>
      </w:r>
      <w:r w:rsidR="009E137D">
        <w:rPr>
          <w:sz w:val="28"/>
          <w:szCs w:val="28"/>
        </w:rPr>
        <w:t xml:space="preserve"> </w:t>
      </w:r>
      <w:r w:rsidR="00371E43" w:rsidRPr="00371E43">
        <w:rPr>
          <w:sz w:val="28"/>
          <w:szCs w:val="28"/>
        </w:rPr>
        <w:t>Настоящее постановление вступает в силу с момента его подписания, подлежит официальному обнародованию</w:t>
      </w:r>
      <w:r w:rsidR="00533226">
        <w:rPr>
          <w:sz w:val="28"/>
          <w:szCs w:val="28"/>
        </w:rPr>
        <w:t>.</w:t>
      </w:r>
    </w:p>
    <w:p w:rsidR="003D6347" w:rsidRPr="00835F83" w:rsidRDefault="00215C75" w:rsidP="00533226">
      <w:pPr>
        <w:ind w:firstLine="709"/>
        <w:jc w:val="both"/>
        <w:rPr>
          <w:kern w:val="2"/>
          <w:sz w:val="28"/>
          <w:szCs w:val="28"/>
        </w:rPr>
      </w:pPr>
      <w:r>
        <w:rPr>
          <w:sz w:val="28"/>
          <w:szCs w:val="28"/>
        </w:rPr>
        <w:t>3</w:t>
      </w:r>
      <w:r w:rsidR="003D6347">
        <w:rPr>
          <w:sz w:val="28"/>
          <w:szCs w:val="28"/>
        </w:rPr>
        <w:t>. Контроль за исполнением настоящего постановления оставляю за собой.</w:t>
      </w:r>
    </w:p>
    <w:p w:rsidR="003461AA" w:rsidRPr="00835F83" w:rsidRDefault="003461AA" w:rsidP="00371E43">
      <w:pPr>
        <w:ind w:firstLine="709"/>
        <w:jc w:val="both"/>
        <w:rPr>
          <w:kern w:val="2"/>
          <w:sz w:val="28"/>
          <w:szCs w:val="28"/>
        </w:rPr>
      </w:pPr>
    </w:p>
    <w:p w:rsidR="008E67A8" w:rsidRPr="00835F83" w:rsidRDefault="008E67A8" w:rsidP="00371E43">
      <w:pPr>
        <w:ind w:firstLine="709"/>
        <w:jc w:val="both"/>
        <w:rPr>
          <w:kern w:val="2"/>
          <w:sz w:val="28"/>
          <w:szCs w:val="28"/>
        </w:rPr>
      </w:pPr>
    </w:p>
    <w:p w:rsidR="00B116D5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>Глава Администрации</w:t>
      </w:r>
    </w:p>
    <w:p w:rsidR="001F0B3A" w:rsidRPr="00835F83" w:rsidRDefault="00B116D5" w:rsidP="00371E43">
      <w:pPr>
        <w:jc w:val="both"/>
        <w:rPr>
          <w:sz w:val="28"/>
          <w:szCs w:val="28"/>
        </w:rPr>
      </w:pPr>
      <w:r w:rsidRPr="00835F83">
        <w:rPr>
          <w:sz w:val="28"/>
          <w:szCs w:val="28"/>
        </w:rPr>
        <w:t xml:space="preserve">Боковского </w:t>
      </w:r>
      <w:r w:rsidR="00835F83" w:rsidRPr="00835F83">
        <w:rPr>
          <w:sz w:val="28"/>
          <w:szCs w:val="28"/>
        </w:rPr>
        <w:t>сельского поселения</w:t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835F83" w:rsidRPr="00835F83">
        <w:rPr>
          <w:sz w:val="28"/>
          <w:szCs w:val="28"/>
        </w:rPr>
        <w:tab/>
      </w:r>
      <w:r w:rsidR="001A3614">
        <w:rPr>
          <w:sz w:val="28"/>
          <w:szCs w:val="28"/>
        </w:rPr>
        <w:t xml:space="preserve"> </w:t>
      </w:r>
      <w:r w:rsidR="00835F83" w:rsidRPr="00835F83">
        <w:rPr>
          <w:sz w:val="28"/>
          <w:szCs w:val="28"/>
        </w:rPr>
        <w:t>М.М. Обнизов</w:t>
      </w:r>
    </w:p>
    <w:p w:rsidR="00835F83" w:rsidRPr="00835F83" w:rsidRDefault="00835F83" w:rsidP="00371E43">
      <w:pPr>
        <w:jc w:val="both"/>
        <w:rPr>
          <w:kern w:val="2"/>
          <w:sz w:val="28"/>
          <w:szCs w:val="28"/>
        </w:rPr>
      </w:pPr>
    </w:p>
    <w:p w:rsidR="00835F83" w:rsidRPr="00835F83" w:rsidRDefault="00835F83" w:rsidP="00371E43">
      <w:pPr>
        <w:ind w:left="6946"/>
        <w:jc w:val="both"/>
        <w:rPr>
          <w:kern w:val="2"/>
          <w:sz w:val="28"/>
          <w:szCs w:val="28"/>
        </w:rPr>
        <w:sectPr w:rsidR="00835F83" w:rsidRPr="00835F83" w:rsidSect="00653082">
          <w:footerReference w:type="even" r:id="rId8"/>
          <w:footerReference w:type="default" r:id="rId9"/>
          <w:pgSz w:w="11907" w:h="16840"/>
          <w:pgMar w:top="568" w:right="567" w:bottom="709" w:left="1134" w:header="720" w:footer="445" w:gutter="0"/>
          <w:cols w:space="720"/>
        </w:sectPr>
      </w:pPr>
    </w:p>
    <w:p w:rsidR="00F861AC" w:rsidRPr="00C9750A" w:rsidRDefault="00F861AC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к</w:t>
      </w:r>
      <w:proofErr w:type="gramEnd"/>
      <w:r w:rsidRPr="00C9750A">
        <w:rPr>
          <w:sz w:val="28"/>
          <w:szCs w:val="28"/>
        </w:rPr>
        <w:t xml:space="preserve"> постановлению Администрации 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F861AC" w:rsidRPr="00C9750A" w:rsidRDefault="00F861AC" w:rsidP="00F861AC">
      <w:pPr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C9750A"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</w:t>
      </w:r>
      <w:r w:rsidR="005719DD">
        <w:rPr>
          <w:sz w:val="28"/>
          <w:szCs w:val="28"/>
        </w:rPr>
        <w:t>11.08.</w:t>
      </w:r>
      <w:r>
        <w:rPr>
          <w:sz w:val="28"/>
          <w:szCs w:val="28"/>
        </w:rPr>
        <w:t xml:space="preserve"> </w:t>
      </w:r>
      <w:r w:rsidR="000D4A75">
        <w:rPr>
          <w:sz w:val="28"/>
          <w:szCs w:val="28"/>
        </w:rPr>
        <w:t xml:space="preserve">2017 </w:t>
      </w:r>
      <w:r>
        <w:rPr>
          <w:sz w:val="28"/>
          <w:szCs w:val="28"/>
        </w:rPr>
        <w:t>№</w:t>
      </w:r>
      <w:r w:rsidRPr="00C9750A">
        <w:rPr>
          <w:sz w:val="28"/>
          <w:szCs w:val="28"/>
        </w:rPr>
        <w:t xml:space="preserve"> </w:t>
      </w:r>
      <w:r w:rsidR="000D4A75">
        <w:rPr>
          <w:sz w:val="28"/>
          <w:szCs w:val="28"/>
        </w:rPr>
        <w:t>330</w:t>
      </w:r>
    </w:p>
    <w:p w:rsidR="00F861AC" w:rsidRPr="00C9750A" w:rsidRDefault="00F861AC" w:rsidP="00F861AC">
      <w:pPr>
        <w:jc w:val="center"/>
        <w:rPr>
          <w:sz w:val="28"/>
          <w:szCs w:val="28"/>
        </w:rPr>
      </w:pPr>
    </w:p>
    <w:p w:rsidR="00C9750A" w:rsidRDefault="00C9750A" w:rsidP="00C9750A">
      <w:pPr>
        <w:jc w:val="center"/>
        <w:rPr>
          <w:sz w:val="24"/>
          <w:szCs w:val="24"/>
        </w:rPr>
      </w:pPr>
    </w:p>
    <w:p w:rsidR="00C9750A" w:rsidRPr="00C9750A" w:rsidRDefault="00C9750A" w:rsidP="00F861AC">
      <w:pPr>
        <w:tabs>
          <w:tab w:val="left" w:pos="7065"/>
        </w:tabs>
        <w:jc w:val="right"/>
        <w:rPr>
          <w:sz w:val="28"/>
          <w:szCs w:val="28"/>
        </w:rPr>
      </w:pPr>
      <w:r>
        <w:rPr>
          <w:sz w:val="24"/>
          <w:szCs w:val="24"/>
        </w:rPr>
        <w:tab/>
      </w:r>
      <w:r w:rsidR="00615AC5">
        <w:rPr>
          <w:sz w:val="28"/>
          <w:szCs w:val="28"/>
        </w:rPr>
        <w:t>Приложение</w:t>
      </w:r>
      <w:r w:rsidRPr="00C9750A">
        <w:rPr>
          <w:sz w:val="28"/>
          <w:szCs w:val="28"/>
        </w:rPr>
        <w:t xml:space="preserve"> 2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к</w:t>
      </w:r>
      <w:proofErr w:type="gramEnd"/>
      <w:r w:rsidRPr="00C9750A">
        <w:rPr>
          <w:sz w:val="28"/>
          <w:szCs w:val="28"/>
        </w:rPr>
        <w:t xml:space="preserve"> постановлению Администрации </w:t>
      </w:r>
    </w:p>
    <w:p w:rsidR="00C9750A" w:rsidRPr="00C9750A" w:rsidRDefault="00C9750A" w:rsidP="00C9750A">
      <w:pPr>
        <w:jc w:val="right"/>
        <w:rPr>
          <w:sz w:val="28"/>
          <w:szCs w:val="28"/>
        </w:rPr>
      </w:pPr>
      <w:r w:rsidRPr="00550B88">
        <w:rPr>
          <w:sz w:val="28"/>
          <w:szCs w:val="28"/>
        </w:rPr>
        <w:t>Боковского</w:t>
      </w:r>
      <w:r w:rsidRPr="00C9750A">
        <w:rPr>
          <w:sz w:val="28"/>
          <w:szCs w:val="28"/>
        </w:rPr>
        <w:t xml:space="preserve"> сельского поселения</w:t>
      </w:r>
    </w:p>
    <w:p w:rsidR="00C9750A" w:rsidRPr="00C9750A" w:rsidRDefault="00F861AC" w:rsidP="00C9750A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750A" w:rsidRPr="00C9750A">
        <w:rPr>
          <w:sz w:val="28"/>
          <w:szCs w:val="28"/>
        </w:rPr>
        <w:t>т</w:t>
      </w:r>
      <w:r>
        <w:rPr>
          <w:sz w:val="28"/>
          <w:szCs w:val="28"/>
        </w:rPr>
        <w:t xml:space="preserve"> 01.02.2017 г № 51</w:t>
      </w:r>
      <w:r w:rsidR="00C9750A" w:rsidRPr="00C9750A">
        <w:rPr>
          <w:sz w:val="28"/>
          <w:szCs w:val="28"/>
        </w:rPr>
        <w:t xml:space="preserve"> </w:t>
      </w:r>
    </w:p>
    <w:p w:rsidR="00C9750A" w:rsidRPr="00C9750A" w:rsidRDefault="00C9750A" w:rsidP="00C9750A">
      <w:pPr>
        <w:jc w:val="center"/>
        <w:rPr>
          <w:sz w:val="28"/>
          <w:szCs w:val="28"/>
        </w:rPr>
      </w:pPr>
    </w:p>
    <w:p w:rsidR="005E1474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r w:rsidRPr="00C9750A">
        <w:rPr>
          <w:sz w:val="28"/>
          <w:szCs w:val="28"/>
        </w:rPr>
        <w:t xml:space="preserve">Состав малого совета </w:t>
      </w:r>
    </w:p>
    <w:p w:rsidR="00615AC5" w:rsidRDefault="00C9750A" w:rsidP="00C9750A">
      <w:pPr>
        <w:tabs>
          <w:tab w:val="left" w:pos="2016"/>
        </w:tabs>
        <w:jc w:val="center"/>
        <w:rPr>
          <w:sz w:val="28"/>
          <w:szCs w:val="28"/>
        </w:rPr>
      </w:pPr>
      <w:proofErr w:type="gramStart"/>
      <w:r w:rsidRPr="00C9750A">
        <w:rPr>
          <w:sz w:val="28"/>
          <w:szCs w:val="28"/>
        </w:rPr>
        <w:t>по</w:t>
      </w:r>
      <w:proofErr w:type="gramEnd"/>
      <w:r w:rsidRPr="00C9750A">
        <w:rPr>
          <w:sz w:val="28"/>
          <w:szCs w:val="28"/>
        </w:rPr>
        <w:t xml:space="preserve"> межэтническим отношениям</w:t>
      </w:r>
    </w:p>
    <w:p w:rsidR="00C9750A" w:rsidRDefault="00615AC5" w:rsidP="00C9750A">
      <w:pPr>
        <w:tabs>
          <w:tab w:val="left" w:pos="2016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администрации Боковского сельского поселения</w:t>
      </w: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C9750A">
      <w:pPr>
        <w:tabs>
          <w:tab w:val="left" w:pos="2016"/>
        </w:tabs>
        <w:jc w:val="center"/>
        <w:rPr>
          <w:sz w:val="28"/>
          <w:szCs w:val="28"/>
        </w:rPr>
      </w:pP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11D9D">
        <w:rPr>
          <w:rFonts w:ascii="Times New Roman" w:hAnsi="Times New Roman"/>
          <w:sz w:val="28"/>
          <w:szCs w:val="28"/>
        </w:rPr>
        <w:t>Председатель малого Совета – Обнизов М.М., Глава администрации Боковского сельского поселения</w:t>
      </w:r>
      <w:r w:rsidR="003E5CC3">
        <w:rPr>
          <w:rFonts w:ascii="Times New Roman" w:hAnsi="Times New Roman"/>
          <w:sz w:val="28"/>
          <w:szCs w:val="28"/>
        </w:rPr>
        <w:t xml:space="preserve">, </w:t>
      </w:r>
      <w:r w:rsidR="003E5CC3" w:rsidRPr="00EE20B1">
        <w:rPr>
          <w:rFonts w:ascii="Times New Roman" w:hAnsi="Times New Roman"/>
          <w:sz w:val="28"/>
          <w:szCs w:val="28"/>
        </w:rPr>
        <w:t>в случае невозможности исполнения им своих обязанностей, указанные функции возлагаются на</w:t>
      </w:r>
      <w:r w:rsidR="003E5CC3">
        <w:rPr>
          <w:rFonts w:ascii="Times New Roman" w:hAnsi="Times New Roman"/>
          <w:sz w:val="28"/>
          <w:szCs w:val="28"/>
        </w:rPr>
        <w:t xml:space="preserve"> Щелконогову В.В., ведущего специалиста по организационной и кадровой работе.</w:t>
      </w:r>
    </w:p>
    <w:p w:rsidR="00411D9D" w:rsidRDefault="00411D9D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малого Совета - Свирякин Владимир Николаевич, ведущий специалист по вопросам муниципального хозяйства, ГО и ЧС</w:t>
      </w:r>
      <w:r w:rsidR="009F3ED6">
        <w:rPr>
          <w:rFonts w:ascii="Times New Roman" w:hAnsi="Times New Roman"/>
          <w:sz w:val="28"/>
          <w:szCs w:val="28"/>
        </w:rPr>
        <w:t>.</w:t>
      </w:r>
    </w:p>
    <w:p w:rsidR="00A03352" w:rsidRDefault="00A03352" w:rsidP="005719DD">
      <w:pPr>
        <w:pStyle w:val="af0"/>
        <w:numPr>
          <w:ilvl w:val="0"/>
          <w:numId w:val="21"/>
        </w:numPr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малого Совета: </w:t>
      </w:r>
    </w:p>
    <w:p w:rsidR="00A03352" w:rsidRDefault="005719D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Алейникова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</w:t>
      </w:r>
      <w:r w:rsidR="00A03352">
        <w:rPr>
          <w:rFonts w:ascii="Times New Roman" w:hAnsi="Times New Roman"/>
          <w:sz w:val="28"/>
          <w:szCs w:val="28"/>
        </w:rPr>
        <w:t xml:space="preserve"> - специалист 1 категории по вопросам имущественных и земельных отношений;</w:t>
      </w:r>
    </w:p>
    <w:p w:rsidR="00A03352" w:rsidRDefault="00A03352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Кривошлыкова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Л.Н. - Директор МБУК «Дуленковский СДК»</w:t>
      </w:r>
      <w:r w:rsidR="003F295D">
        <w:rPr>
          <w:rFonts w:ascii="Times New Roman" w:hAnsi="Times New Roman"/>
          <w:sz w:val="28"/>
          <w:szCs w:val="28"/>
        </w:rPr>
        <w:t>;</w:t>
      </w:r>
    </w:p>
    <w:p w:rsidR="003F295D" w:rsidRDefault="003F295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Геворгян</w:t>
      </w:r>
      <w:proofErr w:type="spellEnd"/>
      <w:r>
        <w:rPr>
          <w:rFonts w:ascii="Times New Roman" w:hAnsi="Times New Roman"/>
          <w:sz w:val="28"/>
          <w:szCs w:val="28"/>
        </w:rPr>
        <w:t xml:space="preserve"> В.Б. – член АНД Боковского сельского поселения;</w:t>
      </w:r>
    </w:p>
    <w:p w:rsidR="00A61E4E" w:rsidRDefault="005719DD" w:rsidP="005719DD">
      <w:pPr>
        <w:pStyle w:val="af0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Ващаев</w:t>
      </w:r>
      <w:proofErr w:type="spellEnd"/>
      <w:r>
        <w:rPr>
          <w:rFonts w:ascii="Times New Roman" w:hAnsi="Times New Roman"/>
          <w:sz w:val="28"/>
          <w:szCs w:val="28"/>
        </w:rPr>
        <w:t xml:space="preserve"> А.А.</w:t>
      </w:r>
      <w:r w:rsidR="00A61E4E">
        <w:rPr>
          <w:rFonts w:ascii="Times New Roman" w:hAnsi="Times New Roman"/>
          <w:sz w:val="28"/>
          <w:szCs w:val="28"/>
        </w:rPr>
        <w:t xml:space="preserve"> – участковый (по согласованию)</w:t>
      </w:r>
    </w:p>
    <w:p w:rsidR="003F295D" w:rsidRPr="00411D9D" w:rsidRDefault="003F295D" w:rsidP="00A03352">
      <w:pPr>
        <w:pStyle w:val="af0"/>
        <w:tabs>
          <w:tab w:val="left" w:pos="2016"/>
        </w:tabs>
        <w:jc w:val="both"/>
        <w:rPr>
          <w:rFonts w:ascii="Times New Roman" w:hAnsi="Times New Roman"/>
          <w:sz w:val="28"/>
          <w:szCs w:val="28"/>
        </w:rPr>
      </w:pPr>
    </w:p>
    <w:p w:rsidR="00C9750A" w:rsidRPr="00C9750A" w:rsidRDefault="00C9750A" w:rsidP="00411D9D">
      <w:pPr>
        <w:jc w:val="both"/>
        <w:rPr>
          <w:sz w:val="28"/>
          <w:szCs w:val="28"/>
        </w:rPr>
      </w:pPr>
    </w:p>
    <w:p w:rsidR="00845BEF" w:rsidRDefault="00845BEF" w:rsidP="00C9750A">
      <w:pPr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C9750A" w:rsidRPr="00C9750A" w:rsidRDefault="00845BEF" w:rsidP="00845BEF">
      <w:pPr>
        <w:tabs>
          <w:tab w:val="left" w:pos="7230"/>
        </w:tabs>
        <w:rPr>
          <w:sz w:val="28"/>
          <w:szCs w:val="28"/>
        </w:rPr>
      </w:pP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организационной и кадровой работе </w:t>
      </w:r>
      <w:r>
        <w:rPr>
          <w:sz w:val="28"/>
          <w:szCs w:val="28"/>
        </w:rPr>
        <w:tab/>
        <w:t xml:space="preserve"> В.В. Щелконогова</w:t>
      </w: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rPr>
          <w:sz w:val="28"/>
          <w:szCs w:val="28"/>
        </w:rPr>
      </w:pPr>
    </w:p>
    <w:p w:rsidR="00C9750A" w:rsidRPr="00C9750A" w:rsidRDefault="00C9750A" w:rsidP="00C9750A">
      <w:pPr>
        <w:tabs>
          <w:tab w:val="left" w:pos="889"/>
        </w:tabs>
        <w:rPr>
          <w:sz w:val="28"/>
          <w:szCs w:val="28"/>
        </w:rPr>
      </w:pPr>
    </w:p>
    <w:p w:rsidR="00DB21F3" w:rsidRPr="00835F83" w:rsidRDefault="00DB21F3" w:rsidP="00C9750A">
      <w:pPr>
        <w:jc w:val="right"/>
        <w:rPr>
          <w:sz w:val="28"/>
          <w:szCs w:val="28"/>
        </w:rPr>
      </w:pPr>
    </w:p>
    <w:sectPr w:rsidR="00DB21F3" w:rsidRPr="00835F83" w:rsidSect="005B2F86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E86" w:rsidRDefault="00E04E86">
      <w:r>
        <w:separator/>
      </w:r>
    </w:p>
  </w:endnote>
  <w:endnote w:type="continuationSeparator" w:id="0">
    <w:p w:rsidR="00E04E86" w:rsidRDefault="00E04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A4" w:rsidRDefault="008A22A4" w:rsidP="00D00358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22A4" w:rsidRDefault="008A22A4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22A4" w:rsidRPr="00653082" w:rsidRDefault="008A22A4" w:rsidP="00D00358">
    <w:pPr>
      <w:pStyle w:val="a5"/>
      <w:framePr w:wrap="around" w:vAnchor="text" w:hAnchor="margin" w:xAlign="right" w:y="1"/>
      <w:rPr>
        <w:rStyle w:val="a8"/>
        <w:sz w:val="28"/>
        <w:szCs w:val="28"/>
      </w:rPr>
    </w:pPr>
    <w:r w:rsidRPr="00653082">
      <w:rPr>
        <w:rStyle w:val="a8"/>
        <w:sz w:val="28"/>
        <w:szCs w:val="28"/>
      </w:rPr>
      <w:fldChar w:fldCharType="begin"/>
    </w:r>
    <w:r w:rsidRPr="00653082">
      <w:rPr>
        <w:rStyle w:val="a8"/>
        <w:sz w:val="28"/>
        <w:szCs w:val="28"/>
      </w:rPr>
      <w:instrText xml:space="preserve">PAGE  </w:instrText>
    </w:r>
    <w:r w:rsidRPr="00653082">
      <w:rPr>
        <w:rStyle w:val="a8"/>
        <w:sz w:val="28"/>
        <w:szCs w:val="28"/>
      </w:rPr>
      <w:fldChar w:fldCharType="separate"/>
    </w:r>
    <w:r w:rsidR="00D57EB3">
      <w:rPr>
        <w:rStyle w:val="a8"/>
        <w:noProof/>
        <w:sz w:val="28"/>
        <w:szCs w:val="28"/>
      </w:rPr>
      <w:t>2</w:t>
    </w:r>
    <w:r w:rsidRPr="00653082">
      <w:rPr>
        <w:rStyle w:val="a8"/>
        <w:sz w:val="28"/>
        <w:szCs w:val="28"/>
      </w:rPr>
      <w:fldChar w:fldCharType="end"/>
    </w:r>
  </w:p>
  <w:p w:rsidR="00BC2C68" w:rsidRPr="00B85FBA" w:rsidRDefault="00BC2C68" w:rsidP="00BC2C68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E86" w:rsidRDefault="00E04E86">
      <w:r>
        <w:separator/>
      </w:r>
    </w:p>
  </w:footnote>
  <w:footnote w:type="continuationSeparator" w:id="0">
    <w:p w:rsidR="00E04E86" w:rsidRDefault="00E04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3695D"/>
    <w:multiLevelType w:val="hybridMultilevel"/>
    <w:tmpl w:val="BE9032EC"/>
    <w:lvl w:ilvl="0" w:tplc="E30E189E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797408"/>
    <w:multiLevelType w:val="hybridMultilevel"/>
    <w:tmpl w:val="2B025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5F478C"/>
    <w:multiLevelType w:val="multilevel"/>
    <w:tmpl w:val="19BA67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B670C4"/>
    <w:multiLevelType w:val="hybridMultilevel"/>
    <w:tmpl w:val="AD3A093E"/>
    <w:lvl w:ilvl="0" w:tplc="9E5A8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4A0F7E"/>
    <w:multiLevelType w:val="hybridMultilevel"/>
    <w:tmpl w:val="38D4985A"/>
    <w:lvl w:ilvl="0" w:tplc="D27088F8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375B70"/>
    <w:multiLevelType w:val="hybridMultilevel"/>
    <w:tmpl w:val="3F9244A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55425"/>
    <w:multiLevelType w:val="hybridMultilevel"/>
    <w:tmpl w:val="BC049ACC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36378B8"/>
    <w:multiLevelType w:val="hybridMultilevel"/>
    <w:tmpl w:val="DA0223B8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1E3C51"/>
    <w:multiLevelType w:val="hybridMultilevel"/>
    <w:tmpl w:val="B212E09A"/>
    <w:lvl w:ilvl="0" w:tplc="2684041A">
      <w:start w:val="1"/>
      <w:numFmt w:val="decimal"/>
      <w:lvlText w:val="%1."/>
      <w:lvlJc w:val="left"/>
      <w:pPr>
        <w:ind w:left="92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7D0207"/>
    <w:multiLevelType w:val="hybridMultilevel"/>
    <w:tmpl w:val="03D8C58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E234376"/>
    <w:multiLevelType w:val="hybridMultilevel"/>
    <w:tmpl w:val="81C839F6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10A13FC"/>
    <w:multiLevelType w:val="hybridMultilevel"/>
    <w:tmpl w:val="38F6AC2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9A2D35"/>
    <w:multiLevelType w:val="hybridMultilevel"/>
    <w:tmpl w:val="E5FEDFB6"/>
    <w:lvl w:ilvl="0" w:tplc="E30E189E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45812FD1"/>
    <w:multiLevelType w:val="multilevel"/>
    <w:tmpl w:val="2F344F62"/>
    <w:lvl w:ilvl="0">
      <w:start w:val="6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5395554B"/>
    <w:multiLevelType w:val="hybridMultilevel"/>
    <w:tmpl w:val="BB3A4E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BC5A04"/>
    <w:multiLevelType w:val="hybridMultilevel"/>
    <w:tmpl w:val="4B5EC3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CEB3F4E"/>
    <w:multiLevelType w:val="hybridMultilevel"/>
    <w:tmpl w:val="98FED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E5A88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910C1D"/>
    <w:multiLevelType w:val="hybridMultilevel"/>
    <w:tmpl w:val="B8FC4D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9D0E79"/>
    <w:multiLevelType w:val="hybridMultilevel"/>
    <w:tmpl w:val="EC725ABE"/>
    <w:lvl w:ilvl="0" w:tplc="9E5A88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DBE4820"/>
    <w:multiLevelType w:val="hybridMultilevel"/>
    <w:tmpl w:val="C7A6E6EE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5"/>
  </w:num>
  <w:num w:numId="3">
    <w:abstractNumId w:val="17"/>
  </w:num>
  <w:num w:numId="4">
    <w:abstractNumId w:val="3"/>
  </w:num>
  <w:num w:numId="5">
    <w:abstractNumId w:val="19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14"/>
  </w:num>
  <w:num w:numId="11">
    <w:abstractNumId w:val="5"/>
  </w:num>
  <w:num w:numId="12">
    <w:abstractNumId w:val="4"/>
  </w:num>
  <w:num w:numId="13">
    <w:abstractNumId w:val="11"/>
  </w:num>
  <w:num w:numId="14">
    <w:abstractNumId w:val="20"/>
  </w:num>
  <w:num w:numId="15">
    <w:abstractNumId w:val="18"/>
  </w:num>
  <w:num w:numId="16">
    <w:abstractNumId w:val="8"/>
  </w:num>
  <w:num w:numId="17">
    <w:abstractNumId w:val="16"/>
  </w:num>
  <w:num w:numId="18">
    <w:abstractNumId w:val="13"/>
  </w:num>
  <w:num w:numId="19">
    <w:abstractNumId w:val="0"/>
  </w:num>
  <w:num w:numId="20">
    <w:abstractNumId w:val="2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3FC"/>
    <w:rsid w:val="0003292D"/>
    <w:rsid w:val="00045165"/>
    <w:rsid w:val="00050C68"/>
    <w:rsid w:val="0005372C"/>
    <w:rsid w:val="000549EB"/>
    <w:rsid w:val="00054D8B"/>
    <w:rsid w:val="000559D5"/>
    <w:rsid w:val="00060F3C"/>
    <w:rsid w:val="000734BC"/>
    <w:rsid w:val="000808D6"/>
    <w:rsid w:val="000931E5"/>
    <w:rsid w:val="000A726F"/>
    <w:rsid w:val="000B139F"/>
    <w:rsid w:val="000B4002"/>
    <w:rsid w:val="000B66C7"/>
    <w:rsid w:val="000C2474"/>
    <w:rsid w:val="000C430D"/>
    <w:rsid w:val="000D4A75"/>
    <w:rsid w:val="000E40B2"/>
    <w:rsid w:val="000E4DE0"/>
    <w:rsid w:val="000E5504"/>
    <w:rsid w:val="000F11FC"/>
    <w:rsid w:val="000F1EBB"/>
    <w:rsid w:val="000F2B40"/>
    <w:rsid w:val="000F5B6A"/>
    <w:rsid w:val="001045C8"/>
    <w:rsid w:val="00104E0D"/>
    <w:rsid w:val="0010504A"/>
    <w:rsid w:val="001116AF"/>
    <w:rsid w:val="00116BFA"/>
    <w:rsid w:val="001229F8"/>
    <w:rsid w:val="00124612"/>
    <w:rsid w:val="00125DE3"/>
    <w:rsid w:val="001266C9"/>
    <w:rsid w:val="00130F73"/>
    <w:rsid w:val="00143488"/>
    <w:rsid w:val="001451F3"/>
    <w:rsid w:val="001461B0"/>
    <w:rsid w:val="00153B21"/>
    <w:rsid w:val="001706C1"/>
    <w:rsid w:val="001835D1"/>
    <w:rsid w:val="001A18CC"/>
    <w:rsid w:val="001A1D69"/>
    <w:rsid w:val="001A3614"/>
    <w:rsid w:val="001A6F81"/>
    <w:rsid w:val="001B2D1C"/>
    <w:rsid w:val="001B5091"/>
    <w:rsid w:val="001B5298"/>
    <w:rsid w:val="001B7124"/>
    <w:rsid w:val="001C1D98"/>
    <w:rsid w:val="001C4944"/>
    <w:rsid w:val="001D10D7"/>
    <w:rsid w:val="001D2690"/>
    <w:rsid w:val="001D2D63"/>
    <w:rsid w:val="001F0B3A"/>
    <w:rsid w:val="001F4BE3"/>
    <w:rsid w:val="001F6D02"/>
    <w:rsid w:val="00200EB6"/>
    <w:rsid w:val="00206E33"/>
    <w:rsid w:val="00215C75"/>
    <w:rsid w:val="00222AC0"/>
    <w:rsid w:val="002317A9"/>
    <w:rsid w:val="002504E8"/>
    <w:rsid w:val="00251559"/>
    <w:rsid w:val="00254382"/>
    <w:rsid w:val="00255C62"/>
    <w:rsid w:val="00261560"/>
    <w:rsid w:val="00266C1B"/>
    <w:rsid w:val="0027031E"/>
    <w:rsid w:val="0028703B"/>
    <w:rsid w:val="002A2062"/>
    <w:rsid w:val="002A274A"/>
    <w:rsid w:val="002A31A1"/>
    <w:rsid w:val="002A44F0"/>
    <w:rsid w:val="002B6527"/>
    <w:rsid w:val="002B6911"/>
    <w:rsid w:val="002B7C14"/>
    <w:rsid w:val="002C135C"/>
    <w:rsid w:val="002C5E60"/>
    <w:rsid w:val="002E65D5"/>
    <w:rsid w:val="002F63E3"/>
    <w:rsid w:val="002F74D7"/>
    <w:rsid w:val="0030124B"/>
    <w:rsid w:val="003027A7"/>
    <w:rsid w:val="00310EC7"/>
    <w:rsid w:val="00313D3A"/>
    <w:rsid w:val="00315F3D"/>
    <w:rsid w:val="00316491"/>
    <w:rsid w:val="00317B5A"/>
    <w:rsid w:val="00320495"/>
    <w:rsid w:val="00320F7A"/>
    <w:rsid w:val="003371E0"/>
    <w:rsid w:val="003400AE"/>
    <w:rsid w:val="00341FC1"/>
    <w:rsid w:val="003440B3"/>
    <w:rsid w:val="003461AA"/>
    <w:rsid w:val="00357B68"/>
    <w:rsid w:val="0037040B"/>
    <w:rsid w:val="00371E43"/>
    <w:rsid w:val="003817DA"/>
    <w:rsid w:val="00383656"/>
    <w:rsid w:val="003921D8"/>
    <w:rsid w:val="00395C5A"/>
    <w:rsid w:val="003A470D"/>
    <w:rsid w:val="003B2193"/>
    <w:rsid w:val="003B2D7C"/>
    <w:rsid w:val="003C3532"/>
    <w:rsid w:val="003C46EB"/>
    <w:rsid w:val="003D6347"/>
    <w:rsid w:val="003E5CC3"/>
    <w:rsid w:val="003F295D"/>
    <w:rsid w:val="0040683C"/>
    <w:rsid w:val="00406D62"/>
    <w:rsid w:val="00407B71"/>
    <w:rsid w:val="00411D9D"/>
    <w:rsid w:val="00425061"/>
    <w:rsid w:val="00430418"/>
    <w:rsid w:val="00431EFC"/>
    <w:rsid w:val="00433FF9"/>
    <w:rsid w:val="0043686A"/>
    <w:rsid w:val="00441069"/>
    <w:rsid w:val="00444636"/>
    <w:rsid w:val="00453869"/>
    <w:rsid w:val="00453C11"/>
    <w:rsid w:val="004577C2"/>
    <w:rsid w:val="00460E91"/>
    <w:rsid w:val="004643D0"/>
    <w:rsid w:val="004711EC"/>
    <w:rsid w:val="00480BC7"/>
    <w:rsid w:val="004850A1"/>
    <w:rsid w:val="004871AA"/>
    <w:rsid w:val="00493C44"/>
    <w:rsid w:val="00496D22"/>
    <w:rsid w:val="004A6DA5"/>
    <w:rsid w:val="004B5540"/>
    <w:rsid w:val="004B6A5C"/>
    <w:rsid w:val="004C4258"/>
    <w:rsid w:val="004D2608"/>
    <w:rsid w:val="004E78FD"/>
    <w:rsid w:val="004F3544"/>
    <w:rsid w:val="004F7011"/>
    <w:rsid w:val="00515D9C"/>
    <w:rsid w:val="00531FBD"/>
    <w:rsid w:val="00533226"/>
    <w:rsid w:val="0053366A"/>
    <w:rsid w:val="00547374"/>
    <w:rsid w:val="00550A90"/>
    <w:rsid w:val="00550B88"/>
    <w:rsid w:val="00552302"/>
    <w:rsid w:val="00562550"/>
    <w:rsid w:val="005661CA"/>
    <w:rsid w:val="00566375"/>
    <w:rsid w:val="00571385"/>
    <w:rsid w:val="005719DD"/>
    <w:rsid w:val="00581550"/>
    <w:rsid w:val="00584C9A"/>
    <w:rsid w:val="00587BF6"/>
    <w:rsid w:val="00596EA9"/>
    <w:rsid w:val="005A14D1"/>
    <w:rsid w:val="005B0576"/>
    <w:rsid w:val="005B2DE8"/>
    <w:rsid w:val="005C030F"/>
    <w:rsid w:val="005C4E38"/>
    <w:rsid w:val="005C5FF3"/>
    <w:rsid w:val="005C70CC"/>
    <w:rsid w:val="005E1474"/>
    <w:rsid w:val="005E23FC"/>
    <w:rsid w:val="005E2FE8"/>
    <w:rsid w:val="005F0323"/>
    <w:rsid w:val="00602FEA"/>
    <w:rsid w:val="0060304B"/>
    <w:rsid w:val="006063F1"/>
    <w:rsid w:val="00607B20"/>
    <w:rsid w:val="00610D91"/>
    <w:rsid w:val="00611679"/>
    <w:rsid w:val="00613D7D"/>
    <w:rsid w:val="00615AC5"/>
    <w:rsid w:val="00644FF1"/>
    <w:rsid w:val="00645FC8"/>
    <w:rsid w:val="00647280"/>
    <w:rsid w:val="00652B7E"/>
    <w:rsid w:val="00653082"/>
    <w:rsid w:val="006564DB"/>
    <w:rsid w:val="00660EE3"/>
    <w:rsid w:val="00670AEF"/>
    <w:rsid w:val="0067258E"/>
    <w:rsid w:val="00676B57"/>
    <w:rsid w:val="006836F8"/>
    <w:rsid w:val="006B0AF5"/>
    <w:rsid w:val="006B64D7"/>
    <w:rsid w:val="006C5CA3"/>
    <w:rsid w:val="006D371D"/>
    <w:rsid w:val="006D3BCB"/>
    <w:rsid w:val="006F282B"/>
    <w:rsid w:val="006F3636"/>
    <w:rsid w:val="00706178"/>
    <w:rsid w:val="007120F8"/>
    <w:rsid w:val="0071423D"/>
    <w:rsid w:val="007219F0"/>
    <w:rsid w:val="007244AA"/>
    <w:rsid w:val="00735EA2"/>
    <w:rsid w:val="00741693"/>
    <w:rsid w:val="00743A24"/>
    <w:rsid w:val="00756CE0"/>
    <w:rsid w:val="00765065"/>
    <w:rsid w:val="007730B1"/>
    <w:rsid w:val="00775C07"/>
    <w:rsid w:val="00775FD9"/>
    <w:rsid w:val="00782222"/>
    <w:rsid w:val="007936DE"/>
    <w:rsid w:val="007936ED"/>
    <w:rsid w:val="007B0486"/>
    <w:rsid w:val="007B3C4D"/>
    <w:rsid w:val="007B6388"/>
    <w:rsid w:val="007C0A5F"/>
    <w:rsid w:val="007C45E8"/>
    <w:rsid w:val="007D0B01"/>
    <w:rsid w:val="007D7723"/>
    <w:rsid w:val="007E562F"/>
    <w:rsid w:val="007F1381"/>
    <w:rsid w:val="007F4FAF"/>
    <w:rsid w:val="00803F3C"/>
    <w:rsid w:val="00804CFE"/>
    <w:rsid w:val="0081072E"/>
    <w:rsid w:val="00811C94"/>
    <w:rsid w:val="00811CF1"/>
    <w:rsid w:val="008167A7"/>
    <w:rsid w:val="00827343"/>
    <w:rsid w:val="0083049F"/>
    <w:rsid w:val="00831338"/>
    <w:rsid w:val="00831A3E"/>
    <w:rsid w:val="00831EE3"/>
    <w:rsid w:val="00835F83"/>
    <w:rsid w:val="00836A8B"/>
    <w:rsid w:val="00841EDA"/>
    <w:rsid w:val="008438D7"/>
    <w:rsid w:val="00845BEF"/>
    <w:rsid w:val="00854873"/>
    <w:rsid w:val="00860E5A"/>
    <w:rsid w:val="00867AB6"/>
    <w:rsid w:val="0087204C"/>
    <w:rsid w:val="008835B0"/>
    <w:rsid w:val="00884D04"/>
    <w:rsid w:val="00886595"/>
    <w:rsid w:val="008913E4"/>
    <w:rsid w:val="008A22A4"/>
    <w:rsid w:val="008A26EE"/>
    <w:rsid w:val="008B1E56"/>
    <w:rsid w:val="008B6AD3"/>
    <w:rsid w:val="008D0417"/>
    <w:rsid w:val="008D431E"/>
    <w:rsid w:val="008E67A8"/>
    <w:rsid w:val="00910044"/>
    <w:rsid w:val="009122B1"/>
    <w:rsid w:val="00912784"/>
    <w:rsid w:val="00913129"/>
    <w:rsid w:val="00917C70"/>
    <w:rsid w:val="00921542"/>
    <w:rsid w:val="00921C30"/>
    <w:rsid w:val="009228DF"/>
    <w:rsid w:val="00924E84"/>
    <w:rsid w:val="00931ADD"/>
    <w:rsid w:val="00936FB7"/>
    <w:rsid w:val="00947855"/>
    <w:rsid w:val="00947FCC"/>
    <w:rsid w:val="009777D8"/>
    <w:rsid w:val="00984596"/>
    <w:rsid w:val="00985A10"/>
    <w:rsid w:val="00992F15"/>
    <w:rsid w:val="009A17C7"/>
    <w:rsid w:val="009E137D"/>
    <w:rsid w:val="009E5197"/>
    <w:rsid w:val="009F0417"/>
    <w:rsid w:val="009F3ED6"/>
    <w:rsid w:val="00A03352"/>
    <w:rsid w:val="00A042E2"/>
    <w:rsid w:val="00A05C7B"/>
    <w:rsid w:val="00A061D7"/>
    <w:rsid w:val="00A24835"/>
    <w:rsid w:val="00A3041F"/>
    <w:rsid w:val="00A30E81"/>
    <w:rsid w:val="00A34804"/>
    <w:rsid w:val="00A529B9"/>
    <w:rsid w:val="00A61E4E"/>
    <w:rsid w:val="00A666C2"/>
    <w:rsid w:val="00A67B50"/>
    <w:rsid w:val="00A7112C"/>
    <w:rsid w:val="00A76818"/>
    <w:rsid w:val="00A91EAC"/>
    <w:rsid w:val="00A93008"/>
    <w:rsid w:val="00A941CF"/>
    <w:rsid w:val="00AA22C9"/>
    <w:rsid w:val="00AC48BC"/>
    <w:rsid w:val="00AD0AA2"/>
    <w:rsid w:val="00AE2601"/>
    <w:rsid w:val="00AF2F93"/>
    <w:rsid w:val="00B116D5"/>
    <w:rsid w:val="00B22F6A"/>
    <w:rsid w:val="00B31114"/>
    <w:rsid w:val="00B3295D"/>
    <w:rsid w:val="00B35935"/>
    <w:rsid w:val="00B36E91"/>
    <w:rsid w:val="00B37E63"/>
    <w:rsid w:val="00B444A2"/>
    <w:rsid w:val="00B62CFB"/>
    <w:rsid w:val="00B6710B"/>
    <w:rsid w:val="00B72D61"/>
    <w:rsid w:val="00B77D7F"/>
    <w:rsid w:val="00B8231A"/>
    <w:rsid w:val="00B85FBA"/>
    <w:rsid w:val="00B92FEF"/>
    <w:rsid w:val="00B94C36"/>
    <w:rsid w:val="00BB55C0"/>
    <w:rsid w:val="00BB770B"/>
    <w:rsid w:val="00BC0920"/>
    <w:rsid w:val="00BC2594"/>
    <w:rsid w:val="00BC2954"/>
    <w:rsid w:val="00BC2C68"/>
    <w:rsid w:val="00BC4252"/>
    <w:rsid w:val="00BC5B7E"/>
    <w:rsid w:val="00BD7C4A"/>
    <w:rsid w:val="00BD7D3F"/>
    <w:rsid w:val="00BD7ECF"/>
    <w:rsid w:val="00BE344C"/>
    <w:rsid w:val="00BF03D0"/>
    <w:rsid w:val="00BF39F0"/>
    <w:rsid w:val="00C0525D"/>
    <w:rsid w:val="00C11FDF"/>
    <w:rsid w:val="00C15296"/>
    <w:rsid w:val="00C26DCA"/>
    <w:rsid w:val="00C44ED2"/>
    <w:rsid w:val="00C46860"/>
    <w:rsid w:val="00C57065"/>
    <w:rsid w:val="00C572C4"/>
    <w:rsid w:val="00C64761"/>
    <w:rsid w:val="00C67E30"/>
    <w:rsid w:val="00C731BB"/>
    <w:rsid w:val="00C750C2"/>
    <w:rsid w:val="00C75738"/>
    <w:rsid w:val="00C9750A"/>
    <w:rsid w:val="00CA151C"/>
    <w:rsid w:val="00CA6A66"/>
    <w:rsid w:val="00CB1900"/>
    <w:rsid w:val="00CB43C1"/>
    <w:rsid w:val="00CC39BB"/>
    <w:rsid w:val="00CC69EC"/>
    <w:rsid w:val="00CD077D"/>
    <w:rsid w:val="00CE5183"/>
    <w:rsid w:val="00CF4187"/>
    <w:rsid w:val="00CF5FC0"/>
    <w:rsid w:val="00D00358"/>
    <w:rsid w:val="00D11979"/>
    <w:rsid w:val="00D13E83"/>
    <w:rsid w:val="00D14BE7"/>
    <w:rsid w:val="00D31D6E"/>
    <w:rsid w:val="00D350A7"/>
    <w:rsid w:val="00D367C3"/>
    <w:rsid w:val="00D57777"/>
    <w:rsid w:val="00D57EB3"/>
    <w:rsid w:val="00D73323"/>
    <w:rsid w:val="00D8572D"/>
    <w:rsid w:val="00DB21F3"/>
    <w:rsid w:val="00DB4D6B"/>
    <w:rsid w:val="00DC2302"/>
    <w:rsid w:val="00DC6EC0"/>
    <w:rsid w:val="00DD11AA"/>
    <w:rsid w:val="00DE50C1"/>
    <w:rsid w:val="00DE72C4"/>
    <w:rsid w:val="00E0042D"/>
    <w:rsid w:val="00E02A04"/>
    <w:rsid w:val="00E03548"/>
    <w:rsid w:val="00E04378"/>
    <w:rsid w:val="00E04E86"/>
    <w:rsid w:val="00E114B2"/>
    <w:rsid w:val="00E138E0"/>
    <w:rsid w:val="00E22A33"/>
    <w:rsid w:val="00E25D5A"/>
    <w:rsid w:val="00E3132E"/>
    <w:rsid w:val="00E31A73"/>
    <w:rsid w:val="00E36EA0"/>
    <w:rsid w:val="00E425B4"/>
    <w:rsid w:val="00E471A1"/>
    <w:rsid w:val="00E47C9D"/>
    <w:rsid w:val="00E50EA9"/>
    <w:rsid w:val="00E61F30"/>
    <w:rsid w:val="00E657E1"/>
    <w:rsid w:val="00E67DF0"/>
    <w:rsid w:val="00E7274C"/>
    <w:rsid w:val="00E74E00"/>
    <w:rsid w:val="00E7506C"/>
    <w:rsid w:val="00E75C57"/>
    <w:rsid w:val="00E76A4E"/>
    <w:rsid w:val="00E831BC"/>
    <w:rsid w:val="00E858EE"/>
    <w:rsid w:val="00E86F85"/>
    <w:rsid w:val="00E8718B"/>
    <w:rsid w:val="00E905F4"/>
    <w:rsid w:val="00E921BB"/>
    <w:rsid w:val="00E9626F"/>
    <w:rsid w:val="00E96504"/>
    <w:rsid w:val="00EA117D"/>
    <w:rsid w:val="00EA52D1"/>
    <w:rsid w:val="00EB32CD"/>
    <w:rsid w:val="00EB3C79"/>
    <w:rsid w:val="00EC21E1"/>
    <w:rsid w:val="00EC25AC"/>
    <w:rsid w:val="00EC40AD"/>
    <w:rsid w:val="00EC4448"/>
    <w:rsid w:val="00EC5043"/>
    <w:rsid w:val="00ED5B68"/>
    <w:rsid w:val="00ED5F0C"/>
    <w:rsid w:val="00ED72D3"/>
    <w:rsid w:val="00EE31D9"/>
    <w:rsid w:val="00EE6667"/>
    <w:rsid w:val="00EF29AB"/>
    <w:rsid w:val="00EF56AF"/>
    <w:rsid w:val="00F021BE"/>
    <w:rsid w:val="00F02C40"/>
    <w:rsid w:val="00F04BC0"/>
    <w:rsid w:val="00F24917"/>
    <w:rsid w:val="00F25D89"/>
    <w:rsid w:val="00F30D40"/>
    <w:rsid w:val="00F31D86"/>
    <w:rsid w:val="00F32D20"/>
    <w:rsid w:val="00F346FA"/>
    <w:rsid w:val="00F36830"/>
    <w:rsid w:val="00F410DF"/>
    <w:rsid w:val="00F44FE1"/>
    <w:rsid w:val="00F47327"/>
    <w:rsid w:val="00F57D06"/>
    <w:rsid w:val="00F6441E"/>
    <w:rsid w:val="00F65271"/>
    <w:rsid w:val="00F65A3E"/>
    <w:rsid w:val="00F815CD"/>
    <w:rsid w:val="00F8225E"/>
    <w:rsid w:val="00F861AC"/>
    <w:rsid w:val="00F86418"/>
    <w:rsid w:val="00F916BE"/>
    <w:rsid w:val="00F9297B"/>
    <w:rsid w:val="00F97ADC"/>
    <w:rsid w:val="00FA6611"/>
    <w:rsid w:val="00FB1465"/>
    <w:rsid w:val="00FD1715"/>
    <w:rsid w:val="00FD350A"/>
    <w:rsid w:val="00FD513F"/>
    <w:rsid w:val="00FD6AD8"/>
    <w:rsid w:val="00FE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5087B40-5E57-43E7-9F0C-AA0D1783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5E23FC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E23F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5E23F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pPr>
      <w:jc w:val="center"/>
    </w:pPr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0"/>
  </w:style>
  <w:style w:type="paragraph" w:styleId="a9">
    <w:name w:val="Balloon Text"/>
    <w:basedOn w:val="a"/>
    <w:link w:val="aa"/>
    <w:rsid w:val="001B2D1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5E23FC"/>
    <w:rPr>
      <w:sz w:val="28"/>
    </w:rPr>
  </w:style>
  <w:style w:type="character" w:customStyle="1" w:styleId="30">
    <w:name w:val="Заголовок 3 Знак"/>
    <w:link w:val="3"/>
    <w:rsid w:val="005E23FC"/>
    <w:rPr>
      <w:rFonts w:ascii="Arial" w:hAnsi="Arial" w:cs="Arial"/>
      <w:b/>
      <w:bCs/>
      <w:sz w:val="26"/>
      <w:szCs w:val="26"/>
    </w:rPr>
  </w:style>
  <w:style w:type="character" w:customStyle="1" w:styleId="60">
    <w:name w:val="Заголовок 6 Знак"/>
    <w:link w:val="6"/>
    <w:semiHidden/>
    <w:rsid w:val="005E23FC"/>
    <w:rPr>
      <w:rFonts w:ascii="Calibri" w:hAnsi="Calibri"/>
      <w:b/>
      <w:bCs/>
      <w:sz w:val="22"/>
      <w:szCs w:val="22"/>
    </w:rPr>
  </w:style>
  <w:style w:type="paragraph" w:customStyle="1" w:styleId="dash041e0431044b0447043d044b0439">
    <w:name w:val="dash041e_0431_044b_0447_043d_044b_0439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5E23FC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dash041e0431044b0447043d044b0439char">
    <w:name w:val="dash041e_0431_044b_0447_043d_044b_0439__char"/>
    <w:basedOn w:val="a0"/>
    <w:rsid w:val="005E23FC"/>
  </w:style>
  <w:style w:type="character" w:styleId="ab">
    <w:name w:val="Hyperlink"/>
    <w:rsid w:val="005E23FC"/>
    <w:rPr>
      <w:color w:val="0000FF"/>
      <w:u w:val="single"/>
    </w:rPr>
  </w:style>
  <w:style w:type="paragraph" w:customStyle="1" w:styleId="dash042104420430043d0434043004400442043d044b04390020html">
    <w:name w:val="dash0421_0442_0430_043d_0434_0430_0440_0442_043d_044b_0439_0020htm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rsid w:val="005E23FC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0">
    <w:name w:val="ConsPlusNormal"/>
    <w:rsid w:val="005E23F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character" w:customStyle="1" w:styleId="dash042104420430043d0434043004400442043d044b04390020htmlchar">
    <w:name w:val="dash0421_0442_0430_043d_0434_0430_0440_0442_043d_044b_0439_0020html__char"/>
    <w:basedOn w:val="a0"/>
    <w:rsid w:val="005E23FC"/>
  </w:style>
  <w:style w:type="character" w:customStyle="1" w:styleId="consplusnormalchar">
    <w:name w:val="consplusnormal__char"/>
    <w:basedOn w:val="a0"/>
    <w:rsid w:val="005E23FC"/>
  </w:style>
  <w:style w:type="character" w:styleId="ac">
    <w:name w:val="Strong"/>
    <w:qFormat/>
    <w:rsid w:val="005E23FC"/>
    <w:rPr>
      <w:b/>
      <w:bCs/>
    </w:rPr>
  </w:style>
  <w:style w:type="character" w:styleId="ad">
    <w:name w:val="Emphasis"/>
    <w:qFormat/>
    <w:rsid w:val="005E23FC"/>
    <w:rPr>
      <w:i/>
      <w:iCs/>
    </w:rPr>
  </w:style>
  <w:style w:type="paragraph" w:styleId="ae">
    <w:name w:val="Title"/>
    <w:basedOn w:val="a"/>
    <w:next w:val="a"/>
    <w:link w:val="af"/>
    <w:qFormat/>
    <w:rsid w:val="005E23F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">
    <w:name w:val="Название Знак"/>
    <w:link w:val="ae"/>
    <w:rsid w:val="005E23FC"/>
    <w:rPr>
      <w:rFonts w:ascii="Cambria" w:hAnsi="Cambria"/>
      <w:b/>
      <w:bCs/>
      <w:kern w:val="28"/>
      <w:sz w:val="32"/>
      <w:szCs w:val="32"/>
    </w:rPr>
  </w:style>
  <w:style w:type="paragraph" w:customStyle="1" w:styleId="ConsPlusNonformat">
    <w:name w:val="ConsPlusNonformat"/>
    <w:uiPriority w:val="99"/>
    <w:rsid w:val="005E23F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5E23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21">
    <w:name w:val="Body Text Indent 2"/>
    <w:basedOn w:val="a"/>
    <w:link w:val="22"/>
    <w:rsid w:val="005E23F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5E23FC"/>
  </w:style>
  <w:style w:type="paragraph" w:styleId="af1">
    <w:name w:val="No Spacing"/>
    <w:uiPriority w:val="1"/>
    <w:qFormat/>
    <w:rsid w:val="005E23FC"/>
  </w:style>
  <w:style w:type="character" w:customStyle="1" w:styleId="a6">
    <w:name w:val="Нижний колонтитул Знак"/>
    <w:basedOn w:val="a0"/>
    <w:link w:val="a5"/>
    <w:uiPriority w:val="99"/>
    <w:rsid w:val="005E23FC"/>
  </w:style>
  <w:style w:type="table" w:styleId="af2">
    <w:name w:val="Table Grid"/>
    <w:basedOn w:val="a1"/>
    <w:rsid w:val="002615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E8718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table" w:customStyle="1" w:styleId="10">
    <w:name w:val="Сетка таблицы1"/>
    <w:basedOn w:val="a1"/>
    <w:next w:val="af2"/>
    <w:rsid w:val="00371E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CA19A-A531-4E2B-9EBF-42F9D848D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292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2038</CharactersWithSpaces>
  <SharedDoc>false</SharedDoc>
  <HLinks>
    <vt:vector size="24" baseType="variant">
      <vt:variant>
        <vt:i4>4259958</vt:i4>
      </vt:variant>
      <vt:variant>
        <vt:i4>9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6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3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  <vt:variant>
        <vt:i4>4259958</vt:i4>
      </vt:variant>
      <vt:variant>
        <vt:i4>0</vt:i4>
      </vt:variant>
      <vt:variant>
        <vt:i4>0</vt:i4>
      </vt:variant>
      <vt:variant>
        <vt:i4>5</vt:i4>
      </vt:variant>
      <vt:variant>
        <vt:lpwstr>mailto:rra@donpac.ru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Специалист</cp:lastModifiedBy>
  <cp:revision>46</cp:revision>
  <cp:lastPrinted>2016-09-12T12:21:00Z</cp:lastPrinted>
  <dcterms:created xsi:type="dcterms:W3CDTF">2016-12-28T17:38:00Z</dcterms:created>
  <dcterms:modified xsi:type="dcterms:W3CDTF">2017-08-17T09:05:00Z</dcterms:modified>
</cp:coreProperties>
</file>